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1A7BE6D" w14:textId="77777777" w:rsidR="0035203F" w:rsidRDefault="0035203F" w:rsidP="008729B6">
      <w:pPr>
        <w:ind w:left="144" w:right="1080"/>
      </w:pPr>
      <w:bookmarkStart w:id="0" w:name="_GoBack"/>
      <w:bookmarkEnd w:id="0"/>
    </w:p>
    <w:p w14:paraId="2B41301E" w14:textId="77777777" w:rsidR="0035203F" w:rsidRDefault="0035203F" w:rsidP="0035203F"/>
    <w:p w14:paraId="7EDFC48A" w14:textId="77777777" w:rsidR="00102D48" w:rsidRPr="0035203F" w:rsidRDefault="00D54600" w:rsidP="0035203F">
      <w:r>
        <w:br w:type="page"/>
      </w:r>
    </w:p>
    <w:sectPr w:rsidR="00102D48" w:rsidRPr="0035203F" w:rsidSect="0035203F">
      <w:headerReference w:type="default" r:id="rId6"/>
      <w:headerReference w:type="first" r:id="rId7"/>
      <w:pgSz w:w="12240" w:h="15840"/>
      <w:pgMar w:top="1627" w:right="1440" w:bottom="1440" w:left="1440" w:header="1584" w:footer="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2D3D0B" w14:textId="77777777" w:rsidR="0057180E" w:rsidRDefault="0057180E" w:rsidP="007B0D89">
      <w:r>
        <w:separator/>
      </w:r>
    </w:p>
  </w:endnote>
  <w:endnote w:type="continuationSeparator" w:id="0">
    <w:p w14:paraId="3EAB7003" w14:textId="77777777" w:rsidR="0057180E" w:rsidRDefault="0057180E" w:rsidP="007B0D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CC5D44E" w14:textId="77777777" w:rsidR="0057180E" w:rsidRDefault="0057180E" w:rsidP="007B0D89">
      <w:r>
        <w:separator/>
      </w:r>
    </w:p>
  </w:footnote>
  <w:footnote w:type="continuationSeparator" w:id="0">
    <w:p w14:paraId="54EA2D34" w14:textId="77777777" w:rsidR="0057180E" w:rsidRDefault="0057180E" w:rsidP="007B0D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3FC7CFB" w14:textId="77777777" w:rsidR="00F87F3F" w:rsidRDefault="00543CD7">
    <w:pPr>
      <w:pStyle w:val="Header"/>
    </w:pPr>
    <w:r>
      <w:rPr>
        <w:noProof/>
      </w:rPr>
      <w:drawing>
        <wp:anchor distT="0" distB="0" distL="114300" distR="114300" simplePos="0" relativeHeight="251654654" behindDoc="1" locked="0" layoutInCell="1" allowOverlap="1" wp14:anchorId="28614BF8" wp14:editId="5EAC1B2E">
          <wp:simplePos x="0" y="0"/>
          <wp:positionH relativeFrom="page">
            <wp:posOffset>14288</wp:posOffset>
          </wp:positionH>
          <wp:positionV relativeFrom="page">
            <wp:posOffset>4941313</wp:posOffset>
          </wp:positionV>
          <wp:extent cx="7818033" cy="263403"/>
          <wp:effectExtent l="0" t="0" r="0" b="3810"/>
          <wp:wrapNone/>
          <wp:docPr id="3" name="Picture 4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6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818033" cy="2634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9FC01C" w14:textId="77777777" w:rsidR="00E672A2" w:rsidRDefault="00543CD7">
    <w:pPr>
      <w:pStyle w:val="Header"/>
    </w:pPr>
    <w:r>
      <w:rPr>
        <w:noProof/>
      </w:rPr>
      <w:drawing>
        <wp:anchor distT="0" distB="0" distL="114300" distR="114300" simplePos="0" relativeHeight="251655679" behindDoc="1" locked="0" layoutInCell="1" allowOverlap="1" wp14:anchorId="6574094C" wp14:editId="1404A6C0">
          <wp:simplePos x="0" y="0"/>
          <wp:positionH relativeFrom="page">
            <wp:posOffset>-35719</wp:posOffset>
          </wp:positionH>
          <wp:positionV relativeFrom="page">
            <wp:posOffset>0</wp:posOffset>
          </wp:positionV>
          <wp:extent cx="7818032" cy="10117454"/>
          <wp:effectExtent l="0" t="0" r="5715" b="5080"/>
          <wp:wrapNone/>
          <wp:docPr id="2" name="Picture 4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7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818032" cy="101174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78"/>
  <w:proofState w:spelling="clean" w:grammar="clean"/>
  <w:attachedTemplate r:id="rId1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5CD5"/>
    <w:rsid w:val="0000087B"/>
    <w:rsid w:val="0004321C"/>
    <w:rsid w:val="00063124"/>
    <w:rsid w:val="00087B51"/>
    <w:rsid w:val="000D6EBD"/>
    <w:rsid w:val="00102D48"/>
    <w:rsid w:val="001B449E"/>
    <w:rsid w:val="002068FA"/>
    <w:rsid w:val="00242B67"/>
    <w:rsid w:val="002869AD"/>
    <w:rsid w:val="00296158"/>
    <w:rsid w:val="003271AD"/>
    <w:rsid w:val="00345CD5"/>
    <w:rsid w:val="0035203F"/>
    <w:rsid w:val="003938D0"/>
    <w:rsid w:val="003E48F6"/>
    <w:rsid w:val="00420C52"/>
    <w:rsid w:val="004427F8"/>
    <w:rsid w:val="00466B28"/>
    <w:rsid w:val="00543CD7"/>
    <w:rsid w:val="0057180E"/>
    <w:rsid w:val="00611918"/>
    <w:rsid w:val="006265B5"/>
    <w:rsid w:val="006939FF"/>
    <w:rsid w:val="006C08A7"/>
    <w:rsid w:val="007A555E"/>
    <w:rsid w:val="007A643C"/>
    <w:rsid w:val="007B0D89"/>
    <w:rsid w:val="007B4F95"/>
    <w:rsid w:val="007C3BA1"/>
    <w:rsid w:val="00820EB2"/>
    <w:rsid w:val="008729B6"/>
    <w:rsid w:val="00903257"/>
    <w:rsid w:val="009D7C08"/>
    <w:rsid w:val="009E5C9A"/>
    <w:rsid w:val="00BA0A39"/>
    <w:rsid w:val="00BD4971"/>
    <w:rsid w:val="00C9766B"/>
    <w:rsid w:val="00CB03E5"/>
    <w:rsid w:val="00CE4648"/>
    <w:rsid w:val="00D54600"/>
    <w:rsid w:val="00DD2457"/>
    <w:rsid w:val="00E46DC7"/>
    <w:rsid w:val="00E57122"/>
    <w:rsid w:val="00E672A2"/>
    <w:rsid w:val="00F87F3F"/>
    <w:rsid w:val="00FB1E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011D34B"/>
  <w14:defaultImageDpi w14:val="32767"/>
  <w15:chartTrackingRefBased/>
  <w15:docId w15:val="{31D5C390-E577-0843-9FB3-EE51E7AE7F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8729B6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B0D8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B0D89"/>
  </w:style>
  <w:style w:type="paragraph" w:styleId="Footer">
    <w:name w:val="footer"/>
    <w:basedOn w:val="Normal"/>
    <w:link w:val="FooterChar"/>
    <w:uiPriority w:val="99"/>
    <w:unhideWhenUsed/>
    <w:rsid w:val="007B0D8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B0D8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Volumes/files/_2018%20Job%20Archive/Storefront/Letterhead/_STLCC%20MS%20Letterhead/Chancellor%20Pittman%20Letterhead%20April%202018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Chancellor Pittman Letterhead April 2018.dot</Template>
  <TotalTime>11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5</cp:revision>
  <dcterms:created xsi:type="dcterms:W3CDTF">2018-04-13T16:46:00Z</dcterms:created>
  <dcterms:modified xsi:type="dcterms:W3CDTF">2019-04-15T19:29:00Z</dcterms:modified>
</cp:coreProperties>
</file>